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415BF133" w:rsidR="00B67D39" w:rsidRPr="006B56FD" w:rsidRDefault="00B67D39" w:rsidP="0053035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C316A" w:rsidRPr="004C316A">
              <w:rPr>
                <w:rFonts w:asciiTheme="minorHAnsi" w:hAnsiTheme="minorHAnsi" w:cstheme="minorHAnsi"/>
                <w:b/>
              </w:rPr>
              <w:t>Białystok, Elektryczna 13 ,15-950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297C7E82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Na potrzeby postępowania o udzielenie zamówienia prowadzonego pn.</w:t>
      </w:r>
      <w:r w:rsidR="004C316A" w:rsidRPr="004C316A">
        <w:t xml:space="preserve"> </w:t>
      </w:r>
      <w:r w:rsidR="004C316A" w:rsidRPr="004C316A">
        <w:rPr>
          <w:rFonts w:cstheme="minorHAnsi"/>
        </w:rPr>
        <w:t>Budowa sieci elektroenergetycznej w celu przyłączenia nowych odbiorców na terenie działalności PGE Dystrybucja S.A. Oddział Białystok Rejonu Energetycznego Bielsk Podlaski - 2 części</w:t>
      </w:r>
      <w:r w:rsidRPr="00CC7E12">
        <w:rPr>
          <w:rFonts w:cstheme="minorHAnsi"/>
        </w:rPr>
        <w:t>, nr</w:t>
      </w:r>
      <w:r w:rsidR="004C316A">
        <w:rPr>
          <w:rFonts w:cstheme="minorHAnsi"/>
        </w:rPr>
        <w:t xml:space="preserve"> </w:t>
      </w:r>
      <w:r w:rsidR="004C316A" w:rsidRPr="004C316A">
        <w:rPr>
          <w:rFonts w:cstheme="minorHAnsi"/>
        </w:rPr>
        <w:t>POST/DYS/OB/GZ/01517/2026</w:t>
      </w:r>
      <w:r w:rsidR="004C316A"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530354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4C316A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4C316A">
        <w:rPr>
          <w:rFonts w:eastAsia="Times New Roman" w:cs="Arial"/>
        </w:rPr>
        <w:t>,</w:t>
      </w:r>
      <w:r w:rsidR="00CF2797" w:rsidRPr="0036572D">
        <w:rPr>
          <w:rFonts w:eastAsia="Times New Roman" w:cs="Arial"/>
        </w:rPr>
        <w:t xml:space="preserve"> zaktualizowanym rozporządzeniem Rady (UE) 2025/2033 (Dz.U. L, 2025/2033 z 23.10.2025) dalej: rozporządzenie 2025/2033</w:t>
      </w:r>
      <w:r w:rsidRPr="004C316A">
        <w:t>.</w:t>
      </w:r>
      <w:r w:rsidRPr="004C316A">
        <w:rPr>
          <w:vertAlign w:val="superscript"/>
        </w:rPr>
        <w:footnoteReference w:id="1"/>
      </w:r>
    </w:p>
    <w:p w14:paraId="3EA3242A" w14:textId="45D2D6D9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4C316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60F32" w14:textId="77777777" w:rsidR="0044470A" w:rsidRDefault="0044470A" w:rsidP="00582CE9">
      <w:pPr>
        <w:spacing w:after="0"/>
      </w:pPr>
      <w:r>
        <w:separator/>
      </w:r>
    </w:p>
  </w:endnote>
  <w:endnote w:type="continuationSeparator" w:id="0">
    <w:p w14:paraId="6101F95C" w14:textId="77777777" w:rsidR="0044470A" w:rsidRDefault="0044470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B38C3" w14:textId="77777777" w:rsidR="0044470A" w:rsidRDefault="0044470A" w:rsidP="00582CE9">
      <w:pPr>
        <w:spacing w:after="0"/>
      </w:pPr>
      <w:r>
        <w:separator/>
      </w:r>
    </w:p>
  </w:footnote>
  <w:footnote w:type="continuationSeparator" w:id="0">
    <w:p w14:paraId="5AA15792" w14:textId="77777777" w:rsidR="0044470A" w:rsidRDefault="0044470A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2719B24A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1FD978EE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6BACFFF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1ADFFF0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E48A78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B318DCD" w:rsidR="00347E8D" w:rsidRPr="006B2C28" w:rsidRDefault="004C316A" w:rsidP="004C316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C316A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POST/DYS/OB/GZ/01517/2026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44FF86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44FF86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266E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470A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316A"/>
    <w:rsid w:val="004D154B"/>
    <w:rsid w:val="004D63D5"/>
    <w:rsid w:val="004E1AB0"/>
    <w:rsid w:val="004E7573"/>
    <w:rsid w:val="004F0C4A"/>
    <w:rsid w:val="004F20AD"/>
    <w:rsid w:val="004F6B10"/>
    <w:rsid w:val="00520308"/>
    <w:rsid w:val="00530354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59B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242A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2E99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1517 - załącznik nr 4 do SWZ - Oświadczenie_wykluczenie_zm.docx</dmsv2BaseFileName>
    <dmsv2BaseDisplayName xmlns="http://schemas.microsoft.com/sharepoint/v3">1517 - załącznik nr 4 do SWZ - Oświadczenie_wykluczenie_zm</dmsv2BaseDisplayName>
    <dmsv2SWPP2ObjectNumber xmlns="http://schemas.microsoft.com/sharepoint/v3">POST/DYS/OB/GZ/01517/2026                         </dmsv2SWPP2ObjectNumber>
    <dmsv2SWPP2SumMD5 xmlns="http://schemas.microsoft.com/sharepoint/v3">fef27dfa177f34023644b31eaa6b9e69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25028774</dmsv2BaseClientSystemDocumentID>
    <dmsv2BaseModifiedByID xmlns="http://schemas.microsoft.com/sharepoint/v3">11500395</dmsv2BaseModifiedByID>
    <dmsv2BaseCreatedByID xmlns="http://schemas.microsoft.com/sharepoint/v3">11500395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FJ3FSM7XJ42E-1195302456-7568</_dlc_DocId>
    <_dlc_DocIdUrl xmlns="a19cb1c7-c5c7-46d4-85ae-d83685407bba">
      <Url>https://swpp2.dms.gkpge.pl/sites/43/_layouts/15/DocIdRedir.aspx?ID=FJ3FSM7XJ42E-1195302456-7568</Url>
      <Description>FJ3FSM7XJ42E-1195302456-7568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ECE1C3E-3AEC-41AB-A3F5-B14C4CB696F1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D8138B-FA43-408E-8BF7-0247B8FBBD0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2</Pages>
  <Words>800</Words>
  <Characters>4803</Characters>
  <Application>Microsoft Office Word</Application>
  <DocSecurity>0</DocSecurity>
  <Lines>40</Lines>
  <Paragraphs>11</Paragraphs>
  <ScaleCrop>false</ScaleCrop>
  <Company>PGE Systemy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Zimnoch Piotr [PGE Dystr. O.Białystok]</cp:lastModifiedBy>
  <cp:revision>19</cp:revision>
  <cp:lastPrinted>2024-07-15T11:21:00Z</cp:lastPrinted>
  <dcterms:created xsi:type="dcterms:W3CDTF">2025-01-15T13:15:00Z</dcterms:created>
  <dcterms:modified xsi:type="dcterms:W3CDTF">2026-04-24T05:37:00Z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d1a77df7-96df-4552-b193-ec072f955ac1</vt:lpwstr>
  </property>
</Properties>
</file>